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33D2" w:rsidR="00DD259F" w:rsidP="005B7AC9" w:rsidRDefault="00DD259F" w14:paraId="18d9079" w14:textId="18d9079">
      <w:pPr>
        <w15:collapsed w:val="false"/>
        <w:rPr>
          <w:rFonts w:cs="Arial"/>
          <w:b w:val="false"/>
        </w:rPr>
      </w:pPr>
      <w:bookmarkStart w:name="_GoBack" w:id="0"/>
      <w:bookmarkEnd w:id="0"/>
      <w:r w:rsidRPr="00CE33D2">
        <w:rPr>
          <w:rFonts w:cs="Arial"/>
          <w:b w:val="false"/>
        </w:rPr>
        <w:t>REPUBLIKA HRVATSKA</w:t>
      </w:r>
    </w:p>
    <w:p w:rsidRPr="00CE33D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CE33D2">
        <w:rPr>
          <w:rFonts w:cs="Arial"/>
          <w:b w:val="false"/>
        </w:rPr>
        <w:t>TRGOVAČKI SUD U RIJECI</w:t>
      </w:r>
      <w:r w:rsidRPr="00CE33D2" w:rsidR="006D1F4A">
        <w:rPr>
          <w:rFonts w:cs="Arial"/>
          <w:b w:val="false"/>
        </w:rPr>
        <w:tab/>
      </w:r>
    </w:p>
    <w:p w:rsidRPr="00CE33D2" w:rsidR="00D92A4E" w:rsidP="005B7AC9" w:rsidRDefault="00DD259F">
      <w:pPr>
        <w:rPr>
          <w:rFonts w:cs="Arial"/>
          <w:b w:val="false"/>
        </w:rPr>
      </w:pPr>
      <w:r w:rsidRPr="00CE33D2">
        <w:rPr>
          <w:rFonts w:cs="Arial"/>
          <w:b w:val="false"/>
        </w:rPr>
        <w:t>ZADARSKA 1 i 3</w:t>
      </w:r>
    </w:p>
    <w:p w:rsidRPr="00CE33D2" w:rsidR="00011BC6" w:rsidP="005B7AC9" w:rsidRDefault="00011BC6">
      <w:pPr>
        <w:rPr>
          <w:rFonts w:cs="Arial"/>
          <w:b w:val="false"/>
        </w:rPr>
      </w:pPr>
    </w:p>
    <w:p w:rsidRPr="00CE33D2" w:rsidR="002D7E94" w:rsidP="005B7AC9" w:rsidRDefault="002D7E94">
      <w:pPr>
        <w:rPr>
          <w:rFonts w:cs="Arial"/>
          <w:b w:val="false"/>
        </w:rPr>
      </w:pPr>
    </w:p>
    <w:p w:rsidRPr="00CE33D2" w:rsidR="00975CA0" w:rsidP="005B7AC9" w:rsidRDefault="00975CA0">
      <w:pPr>
        <w:rPr>
          <w:rFonts w:cs="Arial"/>
          <w:b w:val="false"/>
        </w:rPr>
      </w:pPr>
    </w:p>
    <w:p w:rsidRPr="00CE33D2" w:rsidR="00613796" w:rsidP="00CC3B7B" w:rsidRDefault="00613796">
      <w:pPr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Z A P I S N I K</w:t>
      </w:r>
    </w:p>
    <w:p w:rsidRPr="00CE33D2" w:rsidR="00ED472B" w:rsidP="00D92A4E" w:rsidRDefault="00405860">
      <w:pPr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o</w:t>
      </w:r>
      <w:r w:rsidRPr="00CE33D2" w:rsidR="00560DA5">
        <w:rPr>
          <w:rFonts w:cs="Arial"/>
          <w:b w:val="false"/>
          <w:bCs/>
        </w:rPr>
        <w:t>d</w:t>
      </w:r>
      <w:r w:rsidRPr="00CE33D2" w:rsidR="001C161A">
        <w:rPr>
          <w:rFonts w:cs="Arial"/>
          <w:b w:val="false"/>
          <w:bCs/>
        </w:rPr>
        <w:t xml:space="preserve"> </w:t>
      </w:r>
      <w:r w:rsidR="00580685">
        <w:rPr>
          <w:rFonts w:cs="Arial"/>
          <w:b w:val="false"/>
          <w:bCs/>
        </w:rPr>
        <w:t>2. prosinca</w:t>
      </w:r>
      <w:r w:rsidRPr="00CE33D2" w:rsidR="00A71DC3">
        <w:rPr>
          <w:rFonts w:cs="Arial"/>
          <w:b w:val="false"/>
          <w:bCs/>
        </w:rPr>
        <w:t xml:space="preserve"> 2025</w:t>
      </w:r>
      <w:r w:rsidRPr="00CE33D2" w:rsidR="00617E22">
        <w:rPr>
          <w:rFonts w:cs="Arial"/>
          <w:b w:val="false"/>
          <w:bCs/>
        </w:rPr>
        <w:t>.</w:t>
      </w:r>
      <w:r w:rsidRPr="00CE33D2" w:rsidR="00B82A55">
        <w:rPr>
          <w:rFonts w:cs="Arial"/>
          <w:b w:val="false"/>
          <w:bCs/>
        </w:rPr>
        <w:t xml:space="preserve"> </w:t>
      </w:r>
    </w:p>
    <w:p w:rsidRPr="00CE33D2" w:rsidR="0071047A" w:rsidP="00A408E4" w:rsidRDefault="00A24FE2">
      <w:pPr>
        <w:jc w:val="both"/>
        <w:rPr>
          <w:rFonts w:cs="Arial"/>
          <w:b w:val="false"/>
          <w:color w:val="FF0000"/>
        </w:rPr>
      </w:pPr>
      <w:r w:rsidRPr="00CE33D2">
        <w:rPr>
          <w:rFonts w:cs="Arial"/>
          <w:b w:val="false"/>
        </w:rPr>
        <w:t xml:space="preserve">u prethodnom postupku </w:t>
      </w:r>
      <w:r w:rsidRPr="00CE33D2" w:rsidR="005F1715">
        <w:rPr>
          <w:rFonts w:cs="Arial"/>
          <w:b w:val="false"/>
        </w:rPr>
        <w:t xml:space="preserve">radi </w:t>
      </w:r>
      <w:r w:rsidRPr="00CE33D2" w:rsidR="00DE7719">
        <w:rPr>
          <w:rFonts w:cs="Arial"/>
          <w:b w:val="false"/>
        </w:rPr>
        <w:t xml:space="preserve">očitovanja o prijedlogu i </w:t>
      </w:r>
      <w:r w:rsidRPr="00CE33D2" w:rsidR="00B468D0">
        <w:rPr>
          <w:rFonts w:cs="Arial"/>
          <w:b w:val="false"/>
        </w:rPr>
        <w:t>rasprave o</w:t>
      </w:r>
      <w:r w:rsidRPr="00CE33D2" w:rsidR="00727FC2">
        <w:rPr>
          <w:rFonts w:cs="Arial"/>
          <w:b w:val="false"/>
        </w:rPr>
        <w:t xml:space="preserve"> </w:t>
      </w:r>
      <w:r w:rsidRPr="00CE33D2" w:rsidR="00E279D6">
        <w:rPr>
          <w:rFonts w:cs="Arial"/>
          <w:b w:val="false"/>
        </w:rPr>
        <w:t>pretpostavk</w:t>
      </w:r>
      <w:r w:rsidRPr="00CE33D2" w:rsidR="00B468D0">
        <w:rPr>
          <w:rFonts w:cs="Arial"/>
          <w:b w:val="false"/>
        </w:rPr>
        <w:t>ama</w:t>
      </w:r>
      <w:r w:rsidRPr="00CE33D2" w:rsidR="00E279D6">
        <w:rPr>
          <w:rFonts w:cs="Arial"/>
          <w:b w:val="false"/>
        </w:rPr>
        <w:t xml:space="preserve"> </w:t>
      </w:r>
      <w:r w:rsidRPr="00CE33D2" w:rsidR="006F49A9">
        <w:rPr>
          <w:rFonts w:cs="Arial"/>
          <w:b w:val="false"/>
        </w:rPr>
        <w:t xml:space="preserve">za otvaranje </w:t>
      </w:r>
      <w:r w:rsidRPr="00CE33D2" w:rsidR="00560DA5">
        <w:rPr>
          <w:rFonts w:cs="Arial"/>
          <w:b w:val="false"/>
        </w:rPr>
        <w:t xml:space="preserve">stečajnog </w:t>
      </w:r>
      <w:r w:rsidRPr="00CE33D2" w:rsidR="00613796">
        <w:rPr>
          <w:rFonts w:cs="Arial"/>
          <w:b w:val="false"/>
        </w:rPr>
        <w:t xml:space="preserve">postupka nad </w:t>
      </w:r>
      <w:r w:rsidRPr="00CE33D2" w:rsidR="00DE1769">
        <w:rPr>
          <w:rFonts w:cs="Arial"/>
          <w:b w:val="false"/>
        </w:rPr>
        <w:t>dužnik</w:t>
      </w:r>
      <w:r w:rsidRPr="00CE33D2" w:rsidR="006C6198">
        <w:rPr>
          <w:rFonts w:cs="Arial"/>
          <w:b w:val="false"/>
        </w:rPr>
        <w:t>om</w:t>
      </w:r>
      <w:r w:rsidRPr="00CE33D2" w:rsidR="00FF0648">
        <w:rPr>
          <w:rFonts w:cs="Arial"/>
          <w:b w:val="false"/>
        </w:rPr>
        <w:t xml:space="preserve"> </w:t>
      </w:r>
      <w:r w:rsidRPr="00C82432" w:rsidR="00C82432">
        <w:rPr>
          <w:rFonts w:cs="Arial"/>
          <w:b w:val="false"/>
        </w:rPr>
        <w:t>M.M. KRALJEVICA jednostavno društvo s ograničenom odgovornošću za trgovinu i proizvodn</w:t>
      </w:r>
      <w:r w:rsidR="00C82432">
        <w:rPr>
          <w:rFonts w:cs="Arial"/>
          <w:b w:val="false"/>
        </w:rPr>
        <w:t>ju, Kraljevica, Milana Šenoe 10</w:t>
      </w:r>
      <w:r w:rsidRPr="00CE33D2" w:rsidR="005F031D">
        <w:rPr>
          <w:rFonts w:cs="Arial"/>
          <w:b w:val="false"/>
        </w:rPr>
        <w:t>.</w:t>
      </w:r>
    </w:p>
    <w:p w:rsidRPr="00CE33D2" w:rsidR="00AE067B" w:rsidP="005B7AC9" w:rsidRDefault="00AE067B">
      <w:pPr>
        <w:jc w:val="both"/>
        <w:rPr>
          <w:rFonts w:cs="Arial"/>
          <w:b w:val="false"/>
        </w:rPr>
      </w:pPr>
    </w:p>
    <w:p w:rsidRPr="00CE33D2" w:rsidR="00613796" w:rsidP="005B7AC9" w:rsidRDefault="00613796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OD SUDA PRISUTNI:</w:t>
      </w:r>
    </w:p>
    <w:p w:rsidRPr="00CE33D2" w:rsidR="00613796" w:rsidP="005B7AC9" w:rsidRDefault="00D7080F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Daniela Korlević, sutkinja</w:t>
      </w:r>
    </w:p>
    <w:p w:rsidR="00161D9A" w:rsidP="001F0557" w:rsidRDefault="00736860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Dajana Jurković</w:t>
      </w:r>
      <w:r w:rsidRPr="00CE33D2" w:rsidR="00613796">
        <w:rPr>
          <w:rFonts w:cs="Arial"/>
          <w:b w:val="false"/>
        </w:rPr>
        <w:t>, zapisničar</w:t>
      </w:r>
    </w:p>
    <w:p w:rsidR="00580685" w:rsidP="001F0557" w:rsidRDefault="00580685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Zinko Grgurić, privremeni stečajni upravitelj</w:t>
      </w:r>
    </w:p>
    <w:p w:rsidRPr="00CE33D2" w:rsidR="00580685" w:rsidP="001F0557" w:rsidRDefault="00580685">
      <w:pPr>
        <w:jc w:val="both"/>
        <w:rPr>
          <w:rFonts w:cs="Arial"/>
          <w:b w:val="false"/>
        </w:rPr>
      </w:pPr>
    </w:p>
    <w:p w:rsidRPr="00CE33D2" w:rsidR="00923FC9" w:rsidP="0071047A" w:rsidRDefault="00923FC9">
      <w:pPr>
        <w:rPr>
          <w:rFonts w:cs="Arial"/>
          <w:b w:val="false"/>
        </w:rPr>
      </w:pPr>
    </w:p>
    <w:p w:rsidRPr="00CE33D2" w:rsidR="00D92A4E" w:rsidP="00545835" w:rsidRDefault="009168D8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Početak u</w:t>
      </w:r>
      <w:r w:rsidRPr="00CE33D2" w:rsidR="00CF16F2">
        <w:rPr>
          <w:rFonts w:cs="Arial"/>
          <w:b w:val="false"/>
        </w:rPr>
        <w:t xml:space="preserve"> </w:t>
      </w:r>
      <w:r w:rsidRPr="00CE33D2" w:rsidR="00EA3734">
        <w:rPr>
          <w:rFonts w:cs="Arial"/>
          <w:b w:val="false"/>
        </w:rPr>
        <w:t>09</w:t>
      </w:r>
      <w:r w:rsidRPr="00CE33D2" w:rsidR="00A71DC3">
        <w:rPr>
          <w:rFonts w:cs="Arial"/>
          <w:b w:val="false"/>
        </w:rPr>
        <w:t>:</w:t>
      </w:r>
      <w:r w:rsidR="00580685">
        <w:rPr>
          <w:rFonts w:cs="Arial"/>
          <w:b w:val="false"/>
        </w:rPr>
        <w:t>15</w:t>
      </w:r>
      <w:r w:rsidRPr="00CE33D2" w:rsidR="007F308D">
        <w:rPr>
          <w:rFonts w:cs="Arial"/>
          <w:b w:val="false"/>
        </w:rPr>
        <w:t xml:space="preserve"> </w:t>
      </w:r>
    </w:p>
    <w:p w:rsidRPr="00CE33D2" w:rsidR="008369B0" w:rsidP="005B7AC9" w:rsidRDefault="008369B0">
      <w:pPr>
        <w:jc w:val="both"/>
        <w:rPr>
          <w:rFonts w:cs="Arial"/>
          <w:b w:val="false"/>
        </w:rPr>
      </w:pPr>
    </w:p>
    <w:p w:rsidRPr="00CE33D2" w:rsidR="00BA4D2C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>Utvrđuje se da su na današnje ročište pristupili:</w:t>
      </w:r>
    </w:p>
    <w:p w:rsidRPr="00CE33D2" w:rsidR="00B2706D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predlagatelja: </w:t>
      </w:r>
      <w:r w:rsidRPr="00CE33D2" w:rsidR="00432B76">
        <w:rPr>
          <w:rFonts w:cs="Arial"/>
          <w:b w:val="false"/>
        </w:rPr>
        <w:t>nitko, dostava poziva uredno iskazana</w:t>
      </w:r>
    </w:p>
    <w:p w:rsidRPr="00CE33D2" w:rsidR="009618AC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</w:t>
      </w:r>
      <w:r w:rsidR="00ED5ECB">
        <w:rPr>
          <w:rFonts w:cs="Arial"/>
          <w:b w:val="false"/>
        </w:rPr>
        <w:t>dužnika</w:t>
      </w:r>
      <w:r w:rsidRPr="00CE33D2">
        <w:rPr>
          <w:rFonts w:cs="Arial"/>
          <w:b w:val="false"/>
        </w:rPr>
        <w:t xml:space="preserve">: </w:t>
      </w:r>
      <w:r w:rsidR="00ED5ECB">
        <w:rPr>
          <w:rFonts w:cs="Arial"/>
          <w:b w:val="false"/>
        </w:rPr>
        <w:t>pun. Laura Tulić, odvj. vj. u ZOU Gjerg Lekaj i M</w:t>
      </w:r>
      <w:r w:rsidR="00953CF9">
        <w:rPr>
          <w:rFonts w:cs="Arial"/>
          <w:b w:val="false"/>
        </w:rPr>
        <w:t>a</w:t>
      </w:r>
      <w:r w:rsidR="00ED5ECB">
        <w:rPr>
          <w:rFonts w:cs="Arial"/>
          <w:b w:val="false"/>
        </w:rPr>
        <w:t>rko Rogić, punomoć u spis</w:t>
      </w:r>
      <w:r w:rsidR="00580685">
        <w:rPr>
          <w:rFonts w:cs="Arial"/>
          <w:b w:val="false"/>
        </w:rPr>
        <w:t>u</w:t>
      </w:r>
    </w:p>
    <w:p w:rsidRPr="00CE33D2" w:rsidR="002535CE" w:rsidP="000A2C5A" w:rsidRDefault="00BA4D2C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Za FINA: nitko, dostava poziva uredno iskazana  </w:t>
      </w:r>
    </w:p>
    <w:p w:rsidR="00E255BC" w:rsidP="00C82432" w:rsidRDefault="00E255BC">
      <w:pPr>
        <w:jc w:val="both"/>
        <w:rPr>
          <w:rFonts w:cs="Arial"/>
          <w:b w:val="false"/>
          <w:bCs/>
        </w:rPr>
      </w:pPr>
    </w:p>
    <w:p w:rsidR="002948DA" w:rsidP="002948DA" w:rsidRDefault="002948DA">
      <w:pPr>
        <w:ind w:firstLine="720"/>
        <w:jc w:val="both"/>
        <w:rPr>
          <w:rFonts w:cs="Arial"/>
          <w:b w:val="false"/>
          <w:bCs/>
        </w:rPr>
      </w:pPr>
      <w:r w:rsidRPr="002948DA">
        <w:rPr>
          <w:rFonts w:cs="Arial"/>
          <w:b w:val="false"/>
          <w:bCs/>
        </w:rPr>
        <w:t xml:space="preserve">Utvrđuje se da spisu prileži podnesak predlagatelja od </w:t>
      </w:r>
      <w:r w:rsidR="00580685">
        <w:rPr>
          <w:rFonts w:cs="Arial"/>
          <w:b w:val="false"/>
          <w:bCs/>
        </w:rPr>
        <w:t>19. studenog</w:t>
      </w:r>
      <w:r w:rsidRPr="002948DA">
        <w:rPr>
          <w:rFonts w:cs="Arial"/>
          <w:b w:val="false"/>
          <w:bCs/>
        </w:rPr>
        <w:t xml:space="preserve"> 2025. prema kojem dužnik na dan </w:t>
      </w:r>
      <w:r w:rsidR="00580685">
        <w:rPr>
          <w:rFonts w:cs="Arial"/>
          <w:b w:val="false"/>
          <w:bCs/>
        </w:rPr>
        <w:t>19. studenog</w:t>
      </w:r>
      <w:r w:rsidRPr="002948DA">
        <w:rPr>
          <w:rFonts w:cs="Arial"/>
          <w:b w:val="false"/>
          <w:bCs/>
        </w:rPr>
        <w:t xml:space="preserve"> 2025. u Očevidniku redoslijeda osnova za plaćanje ima evidentirane neizvršene osnove za plaćanje</w:t>
      </w:r>
      <w:r>
        <w:rPr>
          <w:rFonts w:cs="Arial"/>
          <w:b w:val="false"/>
          <w:bCs/>
        </w:rPr>
        <w:t xml:space="preserve"> u neprekinutom razdoblju od </w:t>
      </w:r>
      <w:r w:rsidR="00580685">
        <w:rPr>
          <w:rFonts w:cs="Arial"/>
          <w:b w:val="false"/>
          <w:bCs/>
        </w:rPr>
        <w:t xml:space="preserve">253 </w:t>
      </w:r>
      <w:r w:rsidRPr="002948DA">
        <w:rPr>
          <w:rFonts w:cs="Arial"/>
          <w:b w:val="false"/>
          <w:bCs/>
        </w:rPr>
        <w:t xml:space="preserve">dana u ukupnom iznosu od </w:t>
      </w:r>
      <w:r w:rsidRPr="00580685" w:rsidR="00580685">
        <w:rPr>
          <w:rFonts w:cs="Arial"/>
          <w:b w:val="false"/>
          <w:bCs/>
        </w:rPr>
        <w:t xml:space="preserve">10.807,93 </w:t>
      </w:r>
      <w:r w:rsidRPr="002948DA">
        <w:rPr>
          <w:rFonts w:cs="Arial"/>
          <w:b w:val="false"/>
          <w:bCs/>
        </w:rPr>
        <w:t>EUR.</w:t>
      </w:r>
    </w:p>
    <w:p w:rsidRPr="00CE33D2" w:rsidR="002948DA" w:rsidP="00C82432" w:rsidRDefault="002948DA">
      <w:pPr>
        <w:jc w:val="both"/>
        <w:rPr>
          <w:rFonts w:cs="Arial"/>
          <w:b w:val="false"/>
          <w:bCs/>
        </w:rPr>
      </w:pPr>
    </w:p>
    <w:p w:rsidRPr="00BF6BCD" w:rsidR="00D67AF0" w:rsidP="00BF6BCD" w:rsidRDefault="002E1C81">
      <w:pPr>
        <w:autoSpaceDE w:val="false"/>
        <w:autoSpaceDN w:val="false"/>
        <w:adjustRightInd w:val="false"/>
        <w:jc w:val="both"/>
        <w:rPr>
          <w:rFonts w:cs="Arial"/>
          <w:b w:val="false"/>
          <w:bCs/>
          <w:color w:val="FF0000"/>
        </w:rPr>
      </w:pPr>
      <w:r w:rsidRPr="00CE33D2">
        <w:rPr>
          <w:rFonts w:cs="Arial"/>
          <w:b w:val="false"/>
          <w:bCs/>
        </w:rPr>
        <w:tab/>
      </w:r>
      <w:r w:rsidRPr="00BF6BCD" w:rsidR="00CB3337">
        <w:rPr>
          <w:rFonts w:cs="Arial"/>
          <w:b w:val="false"/>
          <w:bCs/>
        </w:rPr>
        <w:t xml:space="preserve">Pun. dužnika predlaže sudu odgodu današnjeg ročišta. Navodi da je dužnik </w:t>
      </w:r>
      <w:r w:rsidRPr="00BF6BCD" w:rsidR="00BF6BCD">
        <w:rPr>
          <w:rFonts w:cs="Arial"/>
          <w:b w:val="false"/>
          <w:bCs/>
        </w:rPr>
        <w:t>Ministarstvu financija, Poreznoj upravi, Područnom uredu Rijeka 28. listopada 2025. podnio prijedlog za sklapanje Upravnog ugovora, Na zahtjev Po</w:t>
      </w:r>
      <w:r w:rsidR="00BF6BCD">
        <w:rPr>
          <w:rFonts w:cs="Arial"/>
          <w:b w:val="false"/>
          <w:bCs/>
        </w:rPr>
        <w:t xml:space="preserve">rezne uprave dužnik </w:t>
      </w:r>
      <w:r w:rsidRPr="00BF6BCD" w:rsidR="00BF6BCD">
        <w:rPr>
          <w:rFonts w:cs="Arial"/>
          <w:b w:val="false"/>
          <w:bCs/>
        </w:rPr>
        <w:t>j</w:t>
      </w:r>
      <w:r w:rsidR="00BF6BCD">
        <w:rPr>
          <w:rFonts w:cs="Arial"/>
          <w:b w:val="false"/>
          <w:bCs/>
        </w:rPr>
        <w:t>e</w:t>
      </w:r>
      <w:r w:rsidRPr="00BF6BCD" w:rsidR="00BF6BCD">
        <w:rPr>
          <w:rFonts w:cs="Arial"/>
          <w:b w:val="false"/>
          <w:bCs/>
        </w:rPr>
        <w:t xml:space="preserve"> dostavio i procjembeni elaborat koji prileži spisu.</w:t>
      </w:r>
      <w:r w:rsidR="00BF6BCD">
        <w:rPr>
          <w:rFonts w:cs="Arial"/>
          <w:b w:val="false"/>
          <w:bCs/>
        </w:rPr>
        <w:t xml:space="preserve"> Dužnik će u kraćem razdoblju podmiriti preostali dug evidentiran u Očevidniku redoslijeda osnova za plaćanje.</w:t>
      </w:r>
    </w:p>
    <w:p w:rsidRPr="00CE33D2" w:rsidR="00580685" w:rsidP="001550D3" w:rsidRDefault="00580685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BF6BCD" w:rsidR="00F860FF" w:rsidP="00D67AF0" w:rsidRDefault="00BC00E9">
      <w:pPr>
        <w:widowControl w:val="false"/>
        <w:suppressAutoHyphens/>
        <w:autoSpaceDN w:val="false"/>
        <w:ind w:firstLine="709"/>
        <w:jc w:val="both"/>
        <w:textAlignment w:val="baseline"/>
        <w:rPr>
          <w:rFonts w:cs="Arial"/>
          <w:b w:val="false"/>
          <w:bCs/>
        </w:rPr>
      </w:pPr>
      <w:r w:rsidRPr="00BF6BCD">
        <w:rPr>
          <w:rFonts w:cs="Arial"/>
          <w:b w:val="false"/>
          <w:bCs/>
        </w:rPr>
        <w:t xml:space="preserve">Utvrđuje se da prema Očevidniku neizvršenih osnova za plaćanje </w:t>
      </w:r>
      <w:r w:rsidRPr="00BF6BCD" w:rsidR="00580685">
        <w:rPr>
          <w:rFonts w:cs="Arial"/>
          <w:b w:val="false"/>
          <w:bCs/>
        </w:rPr>
        <w:t>2. prosinca</w:t>
      </w:r>
      <w:r w:rsidRPr="00BF6BCD">
        <w:rPr>
          <w:rFonts w:cs="Arial"/>
          <w:b w:val="false"/>
          <w:bCs/>
        </w:rPr>
        <w:t xml:space="preserve"> 2025. dužnik ima neizvršene osnove za plaćanje u ukupnom iznosu od </w:t>
      </w:r>
      <w:r w:rsidRPr="00BF6BCD" w:rsidR="00BF6BCD">
        <w:rPr>
          <w:rFonts w:cs="Arial"/>
          <w:b w:val="false"/>
          <w:bCs/>
        </w:rPr>
        <w:t>10.133,90</w:t>
      </w:r>
      <w:r w:rsidRPr="00BF6BCD" w:rsidR="00ED5ECB">
        <w:rPr>
          <w:rFonts w:cs="Arial"/>
          <w:b w:val="false"/>
          <w:bCs/>
        </w:rPr>
        <w:t xml:space="preserve"> </w:t>
      </w:r>
      <w:r w:rsidRPr="00BF6BCD" w:rsidR="00DE485D">
        <w:rPr>
          <w:rFonts w:cs="Arial"/>
          <w:b w:val="false"/>
          <w:bCs/>
        </w:rPr>
        <w:t>EUR</w:t>
      </w:r>
      <w:r w:rsidRPr="00BF6BCD">
        <w:rPr>
          <w:rFonts w:cs="Arial"/>
          <w:b w:val="false"/>
          <w:bCs/>
        </w:rPr>
        <w:t xml:space="preserve"> u razdoblju dužem od 60 dana, zbog čega kod dužnika nije otklonjen stečajni razlog nesposobnost za plaćanje.</w:t>
      </w:r>
    </w:p>
    <w:p w:rsidR="00F860FF" w:rsidP="00EA3734" w:rsidRDefault="00F860FF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8871B6" w:rsidP="00EA3734" w:rsidRDefault="008871B6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  <w:r>
        <w:rPr>
          <w:rFonts w:eastAsia="SimSun, 宋体" w:cs="Arial"/>
          <w:b w:val="false"/>
          <w:kern w:val="3"/>
          <w:lang w:eastAsia="zh-CN" w:bidi="hi-IN"/>
        </w:rPr>
        <w:tab/>
      </w:r>
      <w:r w:rsidRPr="00BF6BCD">
        <w:rPr>
          <w:rFonts w:eastAsia="SimSun, 宋体" w:cs="Arial"/>
          <w:b w:val="false"/>
          <w:kern w:val="3"/>
          <w:lang w:eastAsia="zh-CN" w:bidi="hi-IN"/>
        </w:rPr>
        <w:t>Privremeni</w:t>
      </w:r>
      <w:r w:rsidRPr="00BF6BCD" w:rsidR="00262383">
        <w:rPr>
          <w:rFonts w:eastAsia="SimSun, 宋体" w:cs="Arial"/>
          <w:b w:val="false"/>
          <w:kern w:val="3"/>
          <w:lang w:eastAsia="zh-CN" w:bidi="hi-IN"/>
        </w:rPr>
        <w:t xml:space="preserve"> stečajni upravitelj ne</w:t>
      </w:r>
      <w:r w:rsidRPr="00BF6BCD">
        <w:rPr>
          <w:rFonts w:eastAsia="SimSun, 宋体" w:cs="Arial"/>
          <w:b w:val="false"/>
          <w:kern w:val="3"/>
          <w:lang w:eastAsia="zh-CN" w:bidi="hi-IN"/>
        </w:rPr>
        <w:t xml:space="preserve"> protivi se prijedlogu za odgodu današnje</w:t>
      </w:r>
      <w:r w:rsidRPr="00BF6BCD" w:rsidR="00A86D8F">
        <w:rPr>
          <w:rFonts w:eastAsia="SimSun, 宋体" w:cs="Arial"/>
          <w:b w:val="false"/>
          <w:kern w:val="3"/>
          <w:lang w:eastAsia="zh-CN" w:bidi="hi-IN"/>
        </w:rPr>
        <w:t>g</w:t>
      </w:r>
      <w:r w:rsidRPr="00BF6BCD">
        <w:rPr>
          <w:rFonts w:eastAsia="SimSun, 宋体" w:cs="Arial"/>
          <w:b w:val="false"/>
          <w:kern w:val="3"/>
          <w:lang w:eastAsia="zh-CN" w:bidi="hi-IN"/>
        </w:rPr>
        <w:t xml:space="preserve"> ročišta.</w:t>
      </w:r>
    </w:p>
    <w:p w:rsidR="008871B6" w:rsidP="00EA3734" w:rsidRDefault="008871B6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="00BF6BCD" w:rsidP="00EA3734" w:rsidRDefault="00BF6BCD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CE33D2" w:rsidR="00BF6BCD" w:rsidP="00EA3734" w:rsidRDefault="00BF6BCD">
      <w:pPr>
        <w:widowControl w:val="false"/>
        <w:suppressAutoHyphens/>
        <w:autoSpaceDN w:val="false"/>
        <w:jc w:val="both"/>
        <w:textAlignment w:val="baseline"/>
        <w:rPr>
          <w:rFonts w:eastAsia="SimSun, 宋体" w:cs="Arial"/>
          <w:b w:val="false"/>
          <w:kern w:val="3"/>
          <w:lang w:eastAsia="zh-CN" w:bidi="hi-IN"/>
        </w:rPr>
      </w:pPr>
    </w:p>
    <w:p w:rsidRPr="00CE33D2" w:rsidR="00DE485D" w:rsidP="000B0B59" w:rsidRDefault="00DE485D">
      <w:pPr>
        <w:pStyle w:val="Bezproreda"/>
        <w:ind w:firstLine="720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lastRenderedPageBreak/>
        <w:t>Sudac donosi</w:t>
      </w:r>
    </w:p>
    <w:p w:rsidRPr="00CE33D2" w:rsidR="00DE485D" w:rsidP="002B2320" w:rsidRDefault="00DE485D">
      <w:pPr>
        <w:pStyle w:val="Bezproreda"/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r j e š e n j e</w:t>
      </w:r>
    </w:p>
    <w:p w:rsidRPr="00CE33D2" w:rsidR="00DE485D" w:rsidP="002B2320" w:rsidRDefault="00DE485D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CE33D2" w:rsidR="00CE33D2" w:rsidP="008871B6" w:rsidRDefault="00BF6BCD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Prihvaća se prijedlog punomoćnice dužnika</w:t>
      </w:r>
      <w:r w:rsidR="008871B6">
        <w:rPr>
          <w:rFonts w:cs="Arial"/>
          <w:b w:val="false"/>
        </w:rPr>
        <w:t xml:space="preserve">, te se </w:t>
      </w:r>
      <w:r w:rsidRPr="00CE33D2" w:rsidR="00CE33D2">
        <w:rPr>
          <w:rFonts w:cs="Arial"/>
          <w:b w:val="false"/>
        </w:rPr>
        <w:t xml:space="preserve">današnje ročište odgađa, a slijedeće zakazuje za dan </w:t>
      </w:r>
    </w:p>
    <w:p w:rsidRPr="00CE33D2" w:rsidR="00CE33D2" w:rsidP="001807C7" w:rsidRDefault="00CE33D2">
      <w:pPr>
        <w:ind w:firstLine="708"/>
        <w:rPr>
          <w:rFonts w:cs="Arial"/>
          <w:b w:val="false"/>
        </w:rPr>
      </w:pPr>
    </w:p>
    <w:p w:rsidRPr="00CE33D2" w:rsidR="00CE33D2" w:rsidP="00004B9C" w:rsidRDefault="00004B9C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</w:t>
      </w:r>
      <w:r w:rsidR="00BF6BCD">
        <w:rPr>
          <w:rFonts w:cs="Arial"/>
          <w:b w:val="false"/>
        </w:rPr>
        <w:t>20. siječnja 2026</w:t>
      </w:r>
      <w:r w:rsidRPr="00CE33D2" w:rsidR="00CE33D2">
        <w:rPr>
          <w:rFonts w:cs="Arial"/>
          <w:b w:val="false"/>
        </w:rPr>
        <w:t xml:space="preserve">. u </w:t>
      </w:r>
      <w:r>
        <w:rPr>
          <w:rFonts w:cs="Arial"/>
          <w:b w:val="false"/>
        </w:rPr>
        <w:t>09:</w:t>
      </w:r>
      <w:r w:rsidR="008871B6">
        <w:rPr>
          <w:rFonts w:cs="Arial"/>
          <w:b w:val="false"/>
        </w:rPr>
        <w:t>00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   kod Trgovačkog suda u Rijeci 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Zadarska ulica 1 i 3</w:t>
      </w:r>
    </w:p>
    <w:p w:rsidRPr="00CE33D2" w:rsidR="00CE33D2" w:rsidP="001807C7" w:rsidRDefault="00CE33D2">
      <w:pPr>
        <w:jc w:val="center"/>
        <w:rPr>
          <w:rFonts w:cs="Arial"/>
          <w:b w:val="false"/>
        </w:rPr>
      </w:pPr>
      <w:r w:rsidRPr="00CE33D2">
        <w:rPr>
          <w:rFonts w:cs="Arial"/>
          <w:b w:val="false"/>
        </w:rPr>
        <w:t>I. kat, sudnica broj 2</w:t>
      </w:r>
    </w:p>
    <w:p w:rsidRPr="00CE33D2" w:rsidR="00CE33D2" w:rsidP="001807C7" w:rsidRDefault="00CE33D2">
      <w:pPr>
        <w:rPr>
          <w:rFonts w:cs="Arial"/>
          <w:b w:val="false"/>
        </w:rPr>
      </w:pPr>
    </w:p>
    <w:p w:rsidRPr="00CE33D2" w:rsidR="009271F7" w:rsidP="009271F7" w:rsidRDefault="008871B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što prisutni privr</w:t>
      </w:r>
      <w:r w:rsidR="00BF6BCD">
        <w:rPr>
          <w:rFonts w:cs="Arial"/>
          <w:b w:val="false"/>
        </w:rPr>
        <w:t>emeni stečajni upravitelj i punomoćnica</w:t>
      </w:r>
      <w:r>
        <w:rPr>
          <w:rFonts w:cs="Arial"/>
          <w:b w:val="false"/>
        </w:rPr>
        <w:t xml:space="preserve"> dužnika primaju na znanje i smatraju se uredno pozvanim, dok će se </w:t>
      </w:r>
      <w:r w:rsidRPr="00CE33D2" w:rsidR="00CE33D2">
        <w:rPr>
          <w:rFonts w:cs="Arial"/>
          <w:b w:val="false"/>
        </w:rPr>
        <w:t xml:space="preserve">objavom ovog poziva na mrežnoj stranici e-Oglasne ploče suda </w:t>
      </w:r>
      <w:r>
        <w:rPr>
          <w:rFonts w:cs="Arial"/>
          <w:b w:val="false"/>
        </w:rPr>
        <w:t>pozvati predlagatelj</w:t>
      </w:r>
      <w:r w:rsidR="009271F7">
        <w:rPr>
          <w:rFonts w:cs="Arial"/>
          <w:b w:val="false"/>
        </w:rPr>
        <w:t>.</w:t>
      </w:r>
    </w:p>
    <w:p w:rsidRPr="00CE33D2" w:rsidR="00F860FF" w:rsidP="003E0234" w:rsidRDefault="00F860FF">
      <w:pPr>
        <w:jc w:val="both"/>
        <w:rPr>
          <w:rFonts w:cs="Arial"/>
          <w:b w:val="false"/>
        </w:rPr>
      </w:pPr>
    </w:p>
    <w:p w:rsidRPr="00CE33D2" w:rsidR="007B31B2" w:rsidP="00D238E6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CE33D2">
        <w:rPr>
          <w:rFonts w:cs="Arial"/>
          <w:b w:val="false"/>
          <w:bCs/>
        </w:rPr>
        <w:t>Dovršeno u</w:t>
      </w:r>
      <w:r w:rsidRPr="00CE33D2" w:rsidR="00102AD3">
        <w:rPr>
          <w:rFonts w:cs="Arial"/>
          <w:b w:val="false"/>
          <w:bCs/>
        </w:rPr>
        <w:t xml:space="preserve"> </w:t>
      </w:r>
      <w:r w:rsidRPr="00CE33D2" w:rsidR="00F860FF">
        <w:rPr>
          <w:rFonts w:cs="Arial"/>
          <w:b w:val="false"/>
          <w:bCs/>
        </w:rPr>
        <w:t>09</w:t>
      </w:r>
      <w:r w:rsidRPr="00CE33D2" w:rsidR="00EF78E3">
        <w:rPr>
          <w:rFonts w:cs="Arial"/>
          <w:b w:val="false"/>
          <w:bCs/>
        </w:rPr>
        <w:t>:</w:t>
      </w:r>
      <w:r w:rsidR="00E94444">
        <w:rPr>
          <w:rFonts w:cs="Arial"/>
          <w:b w:val="false"/>
          <w:bCs/>
        </w:rPr>
        <w:t>20</w:t>
      </w:r>
      <w:r w:rsidRPr="00CE33D2" w:rsidR="00EC3C6A">
        <w:rPr>
          <w:rFonts w:cs="Arial"/>
          <w:b w:val="false"/>
          <w:bCs/>
        </w:rPr>
        <w:t xml:space="preserve"> </w:t>
      </w:r>
    </w:p>
    <w:p w:rsidRPr="00CE33D2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CE33D2" w:rsidR="00E8442A" w:rsidP="005B7AC9" w:rsidRDefault="007B31B2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 xml:space="preserve"> </w:t>
      </w:r>
      <w:r w:rsidRPr="00CE33D2">
        <w:rPr>
          <w:rFonts w:cs="Arial"/>
          <w:b w:val="false"/>
        </w:rPr>
        <w:tab/>
      </w:r>
      <w:r w:rsidRPr="00CE33D2" w:rsidR="00D95C4F">
        <w:rPr>
          <w:rFonts w:cs="Arial"/>
          <w:b w:val="false"/>
        </w:rPr>
        <w:t xml:space="preserve">  </w:t>
      </w:r>
      <w:r w:rsidRPr="00CE33D2">
        <w:rPr>
          <w:rFonts w:cs="Arial"/>
          <w:b w:val="false"/>
        </w:rPr>
        <w:tab/>
        <w:t xml:space="preserve">      </w:t>
      </w:r>
      <w:r w:rsidRPr="00CE33D2" w:rsidR="00FC145F">
        <w:rPr>
          <w:rFonts w:cs="Arial"/>
          <w:b w:val="false"/>
        </w:rPr>
        <w:t xml:space="preserve">                     </w:t>
      </w:r>
      <w:r w:rsidRPr="00CE33D2">
        <w:rPr>
          <w:rFonts w:cs="Arial"/>
          <w:b w:val="false"/>
        </w:rPr>
        <w:t xml:space="preserve"> </w:t>
      </w:r>
      <w:r w:rsidRPr="00CE33D2" w:rsidR="001471E3">
        <w:rPr>
          <w:rFonts w:cs="Arial"/>
          <w:b w:val="false"/>
        </w:rPr>
        <w:t xml:space="preserve">        </w:t>
      </w:r>
      <w:r w:rsidRPr="00CE33D2" w:rsidR="00D7080F">
        <w:rPr>
          <w:rFonts w:cs="Arial"/>
          <w:b w:val="false"/>
        </w:rPr>
        <w:t>Sutkinja</w:t>
      </w:r>
      <w:r w:rsidRPr="00CE33D2" w:rsidR="005B7AC9">
        <w:rPr>
          <w:rFonts w:cs="Arial"/>
          <w:b w:val="false"/>
        </w:rPr>
        <w:t xml:space="preserve">           </w:t>
      </w:r>
      <w:r w:rsidRPr="00CE33D2" w:rsidR="00643DC3">
        <w:rPr>
          <w:rFonts w:cs="Arial"/>
          <w:b w:val="false"/>
        </w:rPr>
        <w:t xml:space="preserve"> </w:t>
      </w:r>
      <w:r w:rsidRPr="00CE33D2" w:rsidR="007B32C7">
        <w:rPr>
          <w:rFonts w:cs="Arial"/>
          <w:b w:val="false"/>
        </w:rPr>
        <w:t xml:space="preserve"> </w:t>
      </w:r>
      <w:r w:rsidRPr="00CE33D2" w:rsidR="002D5A1F">
        <w:rPr>
          <w:rFonts w:cs="Arial"/>
          <w:b w:val="false"/>
        </w:rPr>
        <w:tab/>
      </w:r>
      <w:r w:rsidRPr="00CE33D2" w:rsidR="007B32C7">
        <w:rPr>
          <w:rFonts w:cs="Arial"/>
          <w:b w:val="false"/>
        </w:rPr>
        <w:t xml:space="preserve"> </w:t>
      </w:r>
      <w:r w:rsidRPr="00CE33D2" w:rsidR="00CA5F98">
        <w:rPr>
          <w:rFonts w:cs="Arial"/>
          <w:b w:val="false"/>
        </w:rPr>
        <w:t xml:space="preserve"> </w:t>
      </w:r>
      <w:r w:rsidR="008871B6">
        <w:rPr>
          <w:rFonts w:cs="Arial"/>
          <w:b w:val="false"/>
        </w:rPr>
        <w:t>Privremeni stečajni upravitelj</w:t>
      </w:r>
    </w:p>
    <w:p w:rsidRPr="00CE33D2" w:rsidR="003D28E1" w:rsidP="005B7AC9" w:rsidRDefault="003D28E1">
      <w:pPr>
        <w:jc w:val="both"/>
        <w:rPr>
          <w:rFonts w:cs="Arial"/>
          <w:b w:val="false"/>
        </w:rPr>
      </w:pPr>
    </w:p>
    <w:p w:rsidRPr="00CE33D2" w:rsidR="00975CA0" w:rsidP="005B7AC9" w:rsidRDefault="00975CA0">
      <w:pPr>
        <w:jc w:val="both"/>
        <w:rPr>
          <w:rFonts w:cs="Arial"/>
          <w:b w:val="false"/>
        </w:rPr>
      </w:pPr>
    </w:p>
    <w:p w:rsidRPr="00CE33D2" w:rsidR="00222484" w:rsidP="005B7AC9" w:rsidRDefault="00222484">
      <w:pPr>
        <w:jc w:val="both"/>
        <w:rPr>
          <w:rFonts w:cs="Arial"/>
          <w:b w:val="false"/>
        </w:rPr>
      </w:pPr>
    </w:p>
    <w:p w:rsidRPr="00CE33D2" w:rsidR="008073FB" w:rsidP="008073FB" w:rsidRDefault="007B31B2">
      <w:pPr>
        <w:jc w:val="both"/>
        <w:rPr>
          <w:rFonts w:cs="Arial"/>
          <w:b w:val="false"/>
        </w:rPr>
      </w:pP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</w:r>
      <w:r w:rsidRPr="00CE33D2">
        <w:rPr>
          <w:rFonts w:cs="Arial"/>
          <w:b w:val="false"/>
        </w:rPr>
        <w:tab/>
        <w:t xml:space="preserve">            </w:t>
      </w:r>
      <w:r w:rsidRPr="00CE33D2" w:rsidR="001471E3">
        <w:rPr>
          <w:rFonts w:cs="Arial"/>
          <w:b w:val="false"/>
        </w:rPr>
        <w:t xml:space="preserve">  </w:t>
      </w:r>
      <w:r w:rsidRPr="00CE33D2">
        <w:rPr>
          <w:rFonts w:cs="Arial"/>
          <w:b w:val="false"/>
        </w:rPr>
        <w:t xml:space="preserve">Zapisničar </w:t>
      </w:r>
      <w:r w:rsidRPr="00CE33D2">
        <w:rPr>
          <w:rFonts w:cs="Arial"/>
          <w:b w:val="false"/>
        </w:rPr>
        <w:tab/>
        <w:t xml:space="preserve">         </w:t>
      </w:r>
      <w:r w:rsidRPr="00CE33D2" w:rsidR="00CA5F98">
        <w:rPr>
          <w:rFonts w:cs="Arial"/>
          <w:b w:val="false"/>
        </w:rPr>
        <w:t xml:space="preserve"> </w:t>
      </w:r>
      <w:r w:rsidRPr="00CE33D2" w:rsidR="00004795">
        <w:rPr>
          <w:rFonts w:cs="Arial"/>
          <w:b w:val="false"/>
        </w:rPr>
        <w:tab/>
        <w:t xml:space="preserve">  </w:t>
      </w:r>
      <w:r w:rsidR="008871B6">
        <w:rPr>
          <w:rFonts w:cs="Arial"/>
          <w:b w:val="false"/>
        </w:rPr>
        <w:t xml:space="preserve">          </w:t>
      </w:r>
      <w:r w:rsidRPr="00CE33D2" w:rsidR="00004795">
        <w:rPr>
          <w:rFonts w:cs="Arial"/>
          <w:b w:val="false"/>
        </w:rPr>
        <w:t xml:space="preserve"> </w:t>
      </w:r>
      <w:r w:rsidR="008871B6">
        <w:rPr>
          <w:rFonts w:cs="Arial"/>
          <w:b w:val="false"/>
        </w:rPr>
        <w:t>Dužnik p.p.</w:t>
      </w:r>
    </w:p>
    <w:p w:rsidRPr="00CE33D2" w:rsidR="00A90CC7" w:rsidP="008A7C6B" w:rsidRDefault="00A90CC7">
      <w:pPr>
        <w:jc w:val="both"/>
        <w:rPr>
          <w:rFonts w:cs="Arial"/>
          <w:b w:val="false"/>
        </w:rPr>
      </w:pPr>
    </w:p>
    <w:sectPr w:rsidRPr="00CE33D2" w:rsidR="00A90CC7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, 宋体">
    <w:charset w:val="00"/>
    <w:family w:val="auto"/>
    <w:pitch w:val="variable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567404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C82432">
      <w:rPr>
        <w:rFonts w:cs="Arial"/>
        <w:b w:val="false"/>
      </w:rPr>
      <w:t>306</w:t>
    </w:r>
    <w:r w:rsidR="00514A61">
      <w:rPr>
        <w:rFonts w:cs="Arial"/>
        <w:b w:val="false"/>
      </w:rPr>
      <w:t>/202</w:t>
    </w:r>
    <w:r w:rsidR="00933D05">
      <w:rPr>
        <w:rFonts w:cs="Arial"/>
        <w:b w:val="false"/>
      </w:rPr>
      <w:t>5</w:t>
    </w:r>
    <w:r w:rsidR="00514A61">
      <w:rPr>
        <w:rFonts w:cs="Arial"/>
        <w:b w:val="false"/>
      </w:rPr>
      <w:t>-</w:t>
    </w:r>
    <w:r w:rsidR="00580685">
      <w:rPr>
        <w:rFonts w:cs="Arial"/>
        <w:b w:val="false"/>
      </w:rPr>
      <w:t>14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BC9DCD18"/>
    <w:multiLevelType w:val="hybridMultilevel"/>
    <w:tmpl w:val="D8A33E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D422242"/>
    <w:multiLevelType w:val="hybridMultilevel"/>
    <w:tmpl w:val="B123CC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794A12"/>
    <w:multiLevelType w:val="hybridMultilevel"/>
    <w:tmpl w:val="695654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35F0DD1"/>
    <w:multiLevelType w:val="hybridMultilevel"/>
    <w:tmpl w:val="2F3EC23E"/>
    <w:lvl w:ilvl="0" w:tplc="E55233A2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9BC22FD"/>
    <w:multiLevelType w:val="hybridMultilevel"/>
    <w:tmpl w:val="2AD23FE6"/>
    <w:lvl w:ilvl="0" w:tplc="1BC006A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2513CFD"/>
    <w:multiLevelType w:val="hybridMultilevel"/>
    <w:tmpl w:val="4086B6EA"/>
    <w:lvl w:ilvl="0" w:tplc="9A680D6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781E5F69"/>
    <w:multiLevelType w:val="hybridMultilevel"/>
    <w:tmpl w:val="B008F09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75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4B9C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AE0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C5A"/>
    <w:rsid w:val="000A377D"/>
    <w:rsid w:val="000A5980"/>
    <w:rsid w:val="000A7949"/>
    <w:rsid w:val="000A7EE9"/>
    <w:rsid w:val="000B17AD"/>
    <w:rsid w:val="000B4432"/>
    <w:rsid w:val="000C0388"/>
    <w:rsid w:val="000C1AD3"/>
    <w:rsid w:val="000C2492"/>
    <w:rsid w:val="000C3F9D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D71F3"/>
    <w:rsid w:val="000E1C08"/>
    <w:rsid w:val="000E1CE3"/>
    <w:rsid w:val="000E2CC1"/>
    <w:rsid w:val="000E310B"/>
    <w:rsid w:val="000E4322"/>
    <w:rsid w:val="000E5A70"/>
    <w:rsid w:val="000F0D8E"/>
    <w:rsid w:val="000F0EDE"/>
    <w:rsid w:val="000F12C4"/>
    <w:rsid w:val="000F1CCD"/>
    <w:rsid w:val="000F24BC"/>
    <w:rsid w:val="000F2EF8"/>
    <w:rsid w:val="000F30C7"/>
    <w:rsid w:val="000F3CC2"/>
    <w:rsid w:val="000F4ABF"/>
    <w:rsid w:val="000F6BB8"/>
    <w:rsid w:val="00101618"/>
    <w:rsid w:val="00102AD3"/>
    <w:rsid w:val="00103184"/>
    <w:rsid w:val="00103A71"/>
    <w:rsid w:val="0010451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6D5E"/>
    <w:rsid w:val="001471E3"/>
    <w:rsid w:val="00150876"/>
    <w:rsid w:val="00150A31"/>
    <w:rsid w:val="00152A9F"/>
    <w:rsid w:val="001550D3"/>
    <w:rsid w:val="00155303"/>
    <w:rsid w:val="001559E3"/>
    <w:rsid w:val="00155AAE"/>
    <w:rsid w:val="00161583"/>
    <w:rsid w:val="00161D9A"/>
    <w:rsid w:val="001633DA"/>
    <w:rsid w:val="00165566"/>
    <w:rsid w:val="001703E8"/>
    <w:rsid w:val="001713D4"/>
    <w:rsid w:val="00171931"/>
    <w:rsid w:val="0017558C"/>
    <w:rsid w:val="00175982"/>
    <w:rsid w:val="00176AEA"/>
    <w:rsid w:val="00177EDD"/>
    <w:rsid w:val="0018166A"/>
    <w:rsid w:val="00191509"/>
    <w:rsid w:val="00192D3F"/>
    <w:rsid w:val="001944BE"/>
    <w:rsid w:val="001952BB"/>
    <w:rsid w:val="00195C6A"/>
    <w:rsid w:val="001A2FBE"/>
    <w:rsid w:val="001A37E9"/>
    <w:rsid w:val="001A5510"/>
    <w:rsid w:val="001A6028"/>
    <w:rsid w:val="001A61FA"/>
    <w:rsid w:val="001A6D7A"/>
    <w:rsid w:val="001B0700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5347"/>
    <w:rsid w:val="001F0557"/>
    <w:rsid w:val="001F062B"/>
    <w:rsid w:val="001F2944"/>
    <w:rsid w:val="001F57BA"/>
    <w:rsid w:val="001F647D"/>
    <w:rsid w:val="001F6662"/>
    <w:rsid w:val="001F6922"/>
    <w:rsid w:val="001F6B26"/>
    <w:rsid w:val="001F7DB8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C4F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383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48DA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1C81"/>
    <w:rsid w:val="002E3293"/>
    <w:rsid w:val="002E441B"/>
    <w:rsid w:val="002E448E"/>
    <w:rsid w:val="002E4E26"/>
    <w:rsid w:val="002E7CFA"/>
    <w:rsid w:val="002F0FE2"/>
    <w:rsid w:val="002F1431"/>
    <w:rsid w:val="002F3786"/>
    <w:rsid w:val="002F4843"/>
    <w:rsid w:val="002F537C"/>
    <w:rsid w:val="002F5AA0"/>
    <w:rsid w:val="00300519"/>
    <w:rsid w:val="003018F1"/>
    <w:rsid w:val="003020E2"/>
    <w:rsid w:val="003022EA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6D2"/>
    <w:rsid w:val="003B7959"/>
    <w:rsid w:val="003B7E1F"/>
    <w:rsid w:val="003C191E"/>
    <w:rsid w:val="003C1AFF"/>
    <w:rsid w:val="003D203A"/>
    <w:rsid w:val="003D28E1"/>
    <w:rsid w:val="003D32D9"/>
    <w:rsid w:val="003E0234"/>
    <w:rsid w:val="003E0CE2"/>
    <w:rsid w:val="003E115F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2B76"/>
    <w:rsid w:val="004333DE"/>
    <w:rsid w:val="0043403F"/>
    <w:rsid w:val="00434624"/>
    <w:rsid w:val="00434CE5"/>
    <w:rsid w:val="0043597D"/>
    <w:rsid w:val="00436677"/>
    <w:rsid w:val="004402AF"/>
    <w:rsid w:val="00441096"/>
    <w:rsid w:val="00444601"/>
    <w:rsid w:val="00445E83"/>
    <w:rsid w:val="00446840"/>
    <w:rsid w:val="00454487"/>
    <w:rsid w:val="00456561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8AA"/>
    <w:rsid w:val="00477F2B"/>
    <w:rsid w:val="00481AC8"/>
    <w:rsid w:val="00481E2D"/>
    <w:rsid w:val="004828A8"/>
    <w:rsid w:val="00483C25"/>
    <w:rsid w:val="0048434A"/>
    <w:rsid w:val="004844A5"/>
    <w:rsid w:val="004852C1"/>
    <w:rsid w:val="00485C40"/>
    <w:rsid w:val="004908A2"/>
    <w:rsid w:val="00492A06"/>
    <w:rsid w:val="004946B1"/>
    <w:rsid w:val="00495A3B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02DC"/>
    <w:rsid w:val="004D30F3"/>
    <w:rsid w:val="004D3354"/>
    <w:rsid w:val="004D38AC"/>
    <w:rsid w:val="004E259F"/>
    <w:rsid w:val="004E2DFB"/>
    <w:rsid w:val="004E5174"/>
    <w:rsid w:val="004E676E"/>
    <w:rsid w:val="004E737D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32C26"/>
    <w:rsid w:val="00535089"/>
    <w:rsid w:val="0053787C"/>
    <w:rsid w:val="00537DE2"/>
    <w:rsid w:val="00537E0F"/>
    <w:rsid w:val="00537E98"/>
    <w:rsid w:val="00537FE9"/>
    <w:rsid w:val="005403F5"/>
    <w:rsid w:val="005425DE"/>
    <w:rsid w:val="005437D3"/>
    <w:rsid w:val="00543F76"/>
    <w:rsid w:val="00544865"/>
    <w:rsid w:val="00545819"/>
    <w:rsid w:val="00545835"/>
    <w:rsid w:val="00547B59"/>
    <w:rsid w:val="00551CA0"/>
    <w:rsid w:val="005539FF"/>
    <w:rsid w:val="00554592"/>
    <w:rsid w:val="00554A56"/>
    <w:rsid w:val="00560DA5"/>
    <w:rsid w:val="00563FA6"/>
    <w:rsid w:val="00565416"/>
    <w:rsid w:val="00565755"/>
    <w:rsid w:val="005665B2"/>
    <w:rsid w:val="00567404"/>
    <w:rsid w:val="00570364"/>
    <w:rsid w:val="00570D6C"/>
    <w:rsid w:val="005723D7"/>
    <w:rsid w:val="005734AC"/>
    <w:rsid w:val="00573AAA"/>
    <w:rsid w:val="00573C71"/>
    <w:rsid w:val="005758AA"/>
    <w:rsid w:val="005768DB"/>
    <w:rsid w:val="00577427"/>
    <w:rsid w:val="00580685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BEA"/>
    <w:rsid w:val="005A6F49"/>
    <w:rsid w:val="005A7AE1"/>
    <w:rsid w:val="005B143A"/>
    <w:rsid w:val="005B4621"/>
    <w:rsid w:val="005B4D89"/>
    <w:rsid w:val="005B52ED"/>
    <w:rsid w:val="005B6CC9"/>
    <w:rsid w:val="005B6F63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497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40EB"/>
    <w:rsid w:val="005F511F"/>
    <w:rsid w:val="00600000"/>
    <w:rsid w:val="00600D3B"/>
    <w:rsid w:val="00601378"/>
    <w:rsid w:val="006044E1"/>
    <w:rsid w:val="0061035A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34F7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2D21"/>
    <w:rsid w:val="0067353F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11A7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5AAF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43F8"/>
    <w:rsid w:val="006C55FD"/>
    <w:rsid w:val="006C6198"/>
    <w:rsid w:val="006C7AEF"/>
    <w:rsid w:val="006D1F4A"/>
    <w:rsid w:val="006D22EC"/>
    <w:rsid w:val="006D4B09"/>
    <w:rsid w:val="006D6EA8"/>
    <w:rsid w:val="006D74DA"/>
    <w:rsid w:val="006E041A"/>
    <w:rsid w:val="006E09F9"/>
    <w:rsid w:val="006E0FA3"/>
    <w:rsid w:val="006E1D7D"/>
    <w:rsid w:val="006E4D15"/>
    <w:rsid w:val="006E7C32"/>
    <w:rsid w:val="006E7EE2"/>
    <w:rsid w:val="006F1396"/>
    <w:rsid w:val="006F379A"/>
    <w:rsid w:val="006F49A9"/>
    <w:rsid w:val="006F55F1"/>
    <w:rsid w:val="0070247F"/>
    <w:rsid w:val="00705DC7"/>
    <w:rsid w:val="007102B6"/>
    <w:rsid w:val="007103E3"/>
    <w:rsid w:val="0071047A"/>
    <w:rsid w:val="00710952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6860"/>
    <w:rsid w:val="007433AF"/>
    <w:rsid w:val="0074650A"/>
    <w:rsid w:val="007540A6"/>
    <w:rsid w:val="007547E0"/>
    <w:rsid w:val="00754EF9"/>
    <w:rsid w:val="00760139"/>
    <w:rsid w:val="0076133C"/>
    <w:rsid w:val="00761550"/>
    <w:rsid w:val="00761A44"/>
    <w:rsid w:val="00762DA4"/>
    <w:rsid w:val="00763033"/>
    <w:rsid w:val="00763F5D"/>
    <w:rsid w:val="00767071"/>
    <w:rsid w:val="00767446"/>
    <w:rsid w:val="00767532"/>
    <w:rsid w:val="00767EFD"/>
    <w:rsid w:val="007721D3"/>
    <w:rsid w:val="00772720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4A9C"/>
    <w:rsid w:val="007C7B2B"/>
    <w:rsid w:val="007D209E"/>
    <w:rsid w:val="007D4B9E"/>
    <w:rsid w:val="007D4D46"/>
    <w:rsid w:val="007D6806"/>
    <w:rsid w:val="007D7A45"/>
    <w:rsid w:val="007E07A2"/>
    <w:rsid w:val="007E1A2B"/>
    <w:rsid w:val="007E4088"/>
    <w:rsid w:val="007F1706"/>
    <w:rsid w:val="007F18F8"/>
    <w:rsid w:val="007F1937"/>
    <w:rsid w:val="007F1FA2"/>
    <w:rsid w:val="007F231A"/>
    <w:rsid w:val="007F28CD"/>
    <w:rsid w:val="007F308D"/>
    <w:rsid w:val="007F36B6"/>
    <w:rsid w:val="007F4CC1"/>
    <w:rsid w:val="007F5552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6651"/>
    <w:rsid w:val="008073FB"/>
    <w:rsid w:val="008076AD"/>
    <w:rsid w:val="0080775E"/>
    <w:rsid w:val="008168BE"/>
    <w:rsid w:val="008171BE"/>
    <w:rsid w:val="008200C6"/>
    <w:rsid w:val="00821217"/>
    <w:rsid w:val="0082136E"/>
    <w:rsid w:val="00824054"/>
    <w:rsid w:val="00825BB7"/>
    <w:rsid w:val="00827DE5"/>
    <w:rsid w:val="00832465"/>
    <w:rsid w:val="00832847"/>
    <w:rsid w:val="00833FB0"/>
    <w:rsid w:val="0083505A"/>
    <w:rsid w:val="008369B0"/>
    <w:rsid w:val="00840DFA"/>
    <w:rsid w:val="0084156C"/>
    <w:rsid w:val="00842B3F"/>
    <w:rsid w:val="0084683E"/>
    <w:rsid w:val="00850A11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73B9A"/>
    <w:rsid w:val="00874A31"/>
    <w:rsid w:val="008800F5"/>
    <w:rsid w:val="00880440"/>
    <w:rsid w:val="00880865"/>
    <w:rsid w:val="00882407"/>
    <w:rsid w:val="008871B6"/>
    <w:rsid w:val="00887E00"/>
    <w:rsid w:val="00890872"/>
    <w:rsid w:val="00892183"/>
    <w:rsid w:val="00892D09"/>
    <w:rsid w:val="00892E6D"/>
    <w:rsid w:val="00893610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C7733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271F7"/>
    <w:rsid w:val="00932479"/>
    <w:rsid w:val="00932C80"/>
    <w:rsid w:val="009332F1"/>
    <w:rsid w:val="00933D05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53CF9"/>
    <w:rsid w:val="0096163F"/>
    <w:rsid w:val="009618AC"/>
    <w:rsid w:val="00962538"/>
    <w:rsid w:val="00965154"/>
    <w:rsid w:val="009656BF"/>
    <w:rsid w:val="009709AE"/>
    <w:rsid w:val="00971617"/>
    <w:rsid w:val="00971B4B"/>
    <w:rsid w:val="00972292"/>
    <w:rsid w:val="00972469"/>
    <w:rsid w:val="009737FA"/>
    <w:rsid w:val="00975CA0"/>
    <w:rsid w:val="009764F0"/>
    <w:rsid w:val="00976B87"/>
    <w:rsid w:val="00977E03"/>
    <w:rsid w:val="009803C1"/>
    <w:rsid w:val="00982A0B"/>
    <w:rsid w:val="00984433"/>
    <w:rsid w:val="00985AED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474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08E4"/>
    <w:rsid w:val="00A4202D"/>
    <w:rsid w:val="00A4220E"/>
    <w:rsid w:val="00A42325"/>
    <w:rsid w:val="00A42BE1"/>
    <w:rsid w:val="00A430BF"/>
    <w:rsid w:val="00A45F4E"/>
    <w:rsid w:val="00A45F75"/>
    <w:rsid w:val="00A47183"/>
    <w:rsid w:val="00A50CCE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25F0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6D8F"/>
    <w:rsid w:val="00A870B4"/>
    <w:rsid w:val="00A87E68"/>
    <w:rsid w:val="00A87FBD"/>
    <w:rsid w:val="00A90CC7"/>
    <w:rsid w:val="00A930F0"/>
    <w:rsid w:val="00A95250"/>
    <w:rsid w:val="00AA23A1"/>
    <w:rsid w:val="00AA3421"/>
    <w:rsid w:val="00AA4910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2873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77907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A8C"/>
    <w:rsid w:val="00BB4C3F"/>
    <w:rsid w:val="00BB54D5"/>
    <w:rsid w:val="00BB5F3B"/>
    <w:rsid w:val="00BB74AA"/>
    <w:rsid w:val="00BB78C5"/>
    <w:rsid w:val="00BC00E9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5CCF"/>
    <w:rsid w:val="00BD6832"/>
    <w:rsid w:val="00BD7149"/>
    <w:rsid w:val="00BD75F8"/>
    <w:rsid w:val="00BE0AB7"/>
    <w:rsid w:val="00BE10BA"/>
    <w:rsid w:val="00BE21CC"/>
    <w:rsid w:val="00BE23A1"/>
    <w:rsid w:val="00BE28C3"/>
    <w:rsid w:val="00BE3077"/>
    <w:rsid w:val="00BE38A8"/>
    <w:rsid w:val="00BE5D41"/>
    <w:rsid w:val="00BE637D"/>
    <w:rsid w:val="00BE79C6"/>
    <w:rsid w:val="00BF06C2"/>
    <w:rsid w:val="00BF1203"/>
    <w:rsid w:val="00BF2A43"/>
    <w:rsid w:val="00BF4AC9"/>
    <w:rsid w:val="00BF63C3"/>
    <w:rsid w:val="00BF651B"/>
    <w:rsid w:val="00BF6BCD"/>
    <w:rsid w:val="00BF6BE8"/>
    <w:rsid w:val="00BF73CB"/>
    <w:rsid w:val="00BF7976"/>
    <w:rsid w:val="00C00C0A"/>
    <w:rsid w:val="00C0213E"/>
    <w:rsid w:val="00C02C29"/>
    <w:rsid w:val="00C03037"/>
    <w:rsid w:val="00C0481C"/>
    <w:rsid w:val="00C05F04"/>
    <w:rsid w:val="00C06920"/>
    <w:rsid w:val="00C07E6A"/>
    <w:rsid w:val="00C10353"/>
    <w:rsid w:val="00C10496"/>
    <w:rsid w:val="00C13952"/>
    <w:rsid w:val="00C15C11"/>
    <w:rsid w:val="00C2602D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2432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337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4A86"/>
    <w:rsid w:val="00CC614A"/>
    <w:rsid w:val="00CC746F"/>
    <w:rsid w:val="00CD1F54"/>
    <w:rsid w:val="00CD691F"/>
    <w:rsid w:val="00CE096A"/>
    <w:rsid w:val="00CE180B"/>
    <w:rsid w:val="00CE2B92"/>
    <w:rsid w:val="00CE33D2"/>
    <w:rsid w:val="00CF16F2"/>
    <w:rsid w:val="00CF2902"/>
    <w:rsid w:val="00CF34EF"/>
    <w:rsid w:val="00CF3EDA"/>
    <w:rsid w:val="00CF4130"/>
    <w:rsid w:val="00CF6028"/>
    <w:rsid w:val="00CF7387"/>
    <w:rsid w:val="00D00D76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38E6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47FBF"/>
    <w:rsid w:val="00D501C7"/>
    <w:rsid w:val="00D50B46"/>
    <w:rsid w:val="00D52A0E"/>
    <w:rsid w:val="00D52F39"/>
    <w:rsid w:val="00D64703"/>
    <w:rsid w:val="00D65022"/>
    <w:rsid w:val="00D65339"/>
    <w:rsid w:val="00D65BB7"/>
    <w:rsid w:val="00D66D73"/>
    <w:rsid w:val="00D66F58"/>
    <w:rsid w:val="00D67AF0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0A8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A772C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6D44"/>
    <w:rsid w:val="00DD75EF"/>
    <w:rsid w:val="00DE02A0"/>
    <w:rsid w:val="00DE1769"/>
    <w:rsid w:val="00DE2CF9"/>
    <w:rsid w:val="00DE400E"/>
    <w:rsid w:val="00DE485D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55DD"/>
    <w:rsid w:val="00E16D41"/>
    <w:rsid w:val="00E21D13"/>
    <w:rsid w:val="00E2457A"/>
    <w:rsid w:val="00E24AE3"/>
    <w:rsid w:val="00E255BC"/>
    <w:rsid w:val="00E279D6"/>
    <w:rsid w:val="00E3085E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3C0"/>
    <w:rsid w:val="00E64EB7"/>
    <w:rsid w:val="00E65A92"/>
    <w:rsid w:val="00E66A57"/>
    <w:rsid w:val="00E672B9"/>
    <w:rsid w:val="00E675F3"/>
    <w:rsid w:val="00E710F0"/>
    <w:rsid w:val="00E71304"/>
    <w:rsid w:val="00E72AD8"/>
    <w:rsid w:val="00E732FA"/>
    <w:rsid w:val="00E743E4"/>
    <w:rsid w:val="00E765FF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444"/>
    <w:rsid w:val="00E94A79"/>
    <w:rsid w:val="00E96B20"/>
    <w:rsid w:val="00E96CC2"/>
    <w:rsid w:val="00E96EF3"/>
    <w:rsid w:val="00EA29FF"/>
    <w:rsid w:val="00EA3734"/>
    <w:rsid w:val="00EA4B29"/>
    <w:rsid w:val="00EA51D6"/>
    <w:rsid w:val="00EB0798"/>
    <w:rsid w:val="00EB4FC4"/>
    <w:rsid w:val="00EB6192"/>
    <w:rsid w:val="00EB78E7"/>
    <w:rsid w:val="00EC1550"/>
    <w:rsid w:val="00EC1EC5"/>
    <w:rsid w:val="00EC3C6A"/>
    <w:rsid w:val="00EC628F"/>
    <w:rsid w:val="00EC7FF3"/>
    <w:rsid w:val="00ED3DA2"/>
    <w:rsid w:val="00ED472B"/>
    <w:rsid w:val="00ED4B0A"/>
    <w:rsid w:val="00ED4C21"/>
    <w:rsid w:val="00ED5761"/>
    <w:rsid w:val="00ED5ECB"/>
    <w:rsid w:val="00ED649F"/>
    <w:rsid w:val="00ED784B"/>
    <w:rsid w:val="00ED7C1C"/>
    <w:rsid w:val="00EE1A21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8BA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853C7"/>
    <w:rsid w:val="00F860FF"/>
    <w:rsid w:val="00F909BE"/>
    <w:rsid w:val="00F9527A"/>
    <w:rsid w:val="00F955FB"/>
    <w:rsid w:val="00F95839"/>
    <w:rsid w:val="00F97500"/>
    <w:rsid w:val="00FA0B99"/>
    <w:rsid w:val="00FA2109"/>
    <w:rsid w:val="00FB032A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52EB"/>
    <w:rsid w:val="00FC531C"/>
    <w:rsid w:val="00FC7E7A"/>
    <w:rsid w:val="00FD1638"/>
    <w:rsid w:val="00FD24B3"/>
    <w:rsid w:val="00FD4963"/>
    <w:rsid w:val="00FD6289"/>
    <w:rsid w:val="00FD73F7"/>
    <w:rsid w:val="00FE030B"/>
    <w:rsid w:val="00FE09F8"/>
    <w:rsid w:val="00FE0CAB"/>
    <w:rsid w:val="00FE2063"/>
    <w:rsid w:val="00FE4787"/>
    <w:rsid w:val="00FE5DC4"/>
    <w:rsid w:val="00FE6631"/>
    <w:rsid w:val="00FE69EA"/>
    <w:rsid w:val="00FF0648"/>
    <w:rsid w:val="00FF1B4A"/>
    <w:rsid w:val="00FF26C2"/>
    <w:rsid w:val="00FF2CC8"/>
    <w:rsid w:val="00FF363F"/>
    <w:rsid w:val="00FF5740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5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Standarduseruser" w:customStyle="true">
    <w:name w:val="Standard (user) (user)"/>
    <w:rsid w:val="00EA3734"/>
    <w:pPr>
      <w:widowControl w:val="false"/>
      <w:suppressAutoHyphens/>
      <w:autoSpaceDN w:val="false"/>
      <w:textAlignment w:val="baseline"/>
    </w:pPr>
    <w:rPr>
      <w:rFonts w:eastAsia="SimSun, 宋体"/>
      <w:kern w:val="3"/>
      <w:sz w:val="24"/>
      <w:szCs w:val="24"/>
      <w:lang w:eastAsia="zh-CN"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Standarduseruser" w:type="paragraph">
    <w:name w:val="Standard (user) (user)"/>
    <w:rsid w:val="00EA3734"/>
    <w:pPr>
      <w:widowControl w:val="0"/>
      <w:suppressAutoHyphens/>
      <w:autoSpaceDN w:val="0"/>
      <w:textAlignment w:val="baseline"/>
    </w:pPr>
    <w:rPr>
      <w:rFonts w:eastAsia="SimSun, 宋体"/>
      <w:kern w:val="3"/>
      <w:sz w:val="24"/>
      <w:szCs w:val="24"/>
      <w:lang w:bidi="hi-IN" w:eastAsia="zh-CN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prosinca 2025.</izvorni_sadrzaj>
    <derivirana_varijabla naziv="DomainObject.PlaniraniZavrsetakDatum_1">2. prosinca 2025.</derivirana_varijabla>
  </DomainObject.PlaniraniZavrsetakDatum>
  <DomainObject.PlaniraniPocetakDatum>
    <izvorni_sadrzaj>2. prosinca 2025.</izvorni_sadrzaj>
    <derivirana_varijabla naziv="DomainObject.PlaniraniPocetakDatum_1">2. prosinca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2025.</izvorni_sadrzaj>
    <derivirana_varijabla naziv="DomainObject.Zapisnik.DatumKreiranja_1">2.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St-306/2025-14</izvorni_sadrzaj>
    <derivirana_varijabla naziv="DomainObject.Zapisnik.Oznaka_1">St-306/2025-14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srpnja 2025.</izvorni_sadrzaj>
    <derivirana_varijabla naziv="DomainObject.Predmet.DatumIzradeOptuznogAkta_1">9. srpnja 2025.</derivirana_varijabla>
  </DomainObject.Predmet.DatumIzradeOptuznogAkta>
  <DomainObject.Predmet.DatumIzradeOptuznogAktaFormated>
    <izvorni_sadrzaj>9.7.2025.</izvorni_sadrzaj>
    <derivirana_varijabla naziv="DomainObject.Predmet.DatumIzradeOptuznogAktaFormated_1">9.7.2025.</derivirana_varijabla>
  </DomainObject.Predmet.DatumIzradeOptuznogAktaFormated>
  <DomainObject.Predmet.DatumOsnivanja>
    <izvorni_sadrzaj>9. srpnja 2025.</izvorni_sadrzaj>
    <derivirana_varijabla naziv="DomainObject.Predmet.DatumOsnivanja_1">9.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2025.</izvorni_sadrzaj>
    <derivirana_varijabla naziv="DomainObject.Predmet.DatumPrimitkaOptuznogAkta_1">9.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St-306/2025</izvorni_sadrzaj>
    <derivirana_varijabla naziv="DomainObject.Predmet.OznakaBroj_1">St-306/2025</derivirana_varijabla>
  </DomainObject.Predmet.OznakaBroj>
  <DomainObject.Predmet.OznakaBrojOptuznogAkta>
    <izvorni_sadrzaj>04-06-25-2771</izvorni_sadrzaj>
    <derivirana_varijabla naziv="DomainObject.Predmet.OznakaBrojOptuznogAkta_1">04-06-25-2771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M.M. KRALJEVICA j.d.o.o.  Kraljevica zastupanog po punomoćniku Ade-Laida Mučaj; Gjergj Lekaj</izvorni_sadrzaj>
    <derivirana_varijabla naziv="DomainObject.Predmet.ProtustrankaFormated_1">  M.M. KRALJEVICA j.d.o.o.  Kraljevica zastupanog po punomoćniku Ade-Laida Mučaj; Gjergj Lekaj</derivirana_varijabla>
  </DomainObject.Predmet.ProtustrankaFormated>
  <DomainObject.Predmet.ProtustrankaFormatedOIB>
    <izvorni_sadrzaj>  M.M. KRALJEVICA j.d.o.o.  Kraljevica, OIB 91204872556 zastupanog po punomoćniku Ade-Laida Mučaj; Gjergj Lekaj</izvorni_sadrzaj>
    <derivirana_varijabla naziv="DomainObject.Predmet.ProtustrankaFormatedOIB_1">  M.M. KRALJEVICA j.d.o.o.  Kraljevica, OIB 91204872556 zastupanog po punomoćniku Ade-Laida Mučaj; Gjergj Lekaj</derivirana_varijabla>
  </DomainObject.Predmet.ProtustrankaFormatedOIB>
  <DomainObject.Predmet.ProtustrankaFormatedWithAdress>
    <izvorni_sadrzaj> M.M. KRALJEVICA j.d.o.o.  Kraljevica, Milana Šenoe 10, 51262 Kraljevica zastupanog po punomoćniku Ade-Laida Mučaj; Gjergj Lekaj</izvorni_sadrzaj>
    <derivirana_varijabla naziv="DomainObject.Predmet.ProtustrankaFormatedWithAdress_1"> M.M. KRALJEVICA j.d.o.o.  Kraljevica, Milana Šenoe 10, 51262 Kraljevica zastupanog po punomoćniku Ade-Laida Mučaj; Gjergj Lekaj</derivirana_varijabla>
  </DomainObject.Predmet.ProtustrankaFormatedWithAdress>
  <DomainObject.Predmet.ProtustrankaFormatedWithAdressOIB>
    <izvorni_sadrzaj> M.M. KRALJEVICA j.d.o.o.  Kraljevica, OIB 91204872556, Milana Šenoe 10, 51262 Kraljevica zastupanog po punomoćniku Ade-Laida Mučaj; Gjergj Lekaj</izvorni_sadrzaj>
    <derivirana_varijabla naziv="DomainObject.Predmet.ProtustrankaFormatedWithAdressOIB_1"> M.M. KRALJEVICA j.d.o.o.  Kraljevica, OIB 91204872556, Milana Šenoe 10, 51262 Kraljevica zastupanog po punomoćniku Ade-Laida Mučaj; Gjergj Lekaj</derivirana_varijabla>
  </DomainObject.Predmet.ProtustrankaFormatedWithAdressOIB>
  <DomainObject.Predmet.ProtustrankaWithAdress>
    <izvorni_sadrzaj>M.M. KRALJEVICA j.d.o.o.  Kraljevica Milana Šenoe 10, 51262 Kraljevica</izvorni_sadrzaj>
    <derivirana_varijabla naziv="DomainObject.Predmet.ProtustrankaWithAdress_1">M.M. KRALJEVICA j.d.o.o.  Kraljevica Milana Šenoe 10, 51262 Kraljevica</derivirana_varijabla>
  </DomainObject.Predmet.ProtustrankaWithAdress>
  <DomainObject.Predmet.ProtustrankaWithAdressOIB>
    <izvorni_sadrzaj>M.M. KRALJEVICA j.d.o.o.  Kraljevica, OIB 91204872556, Milana Šenoe 10, 51262 Kraljevica</izvorni_sadrzaj>
    <derivirana_varijabla naziv="DomainObject.Predmet.ProtustrankaWithAdressOIB_1">M.M. KRALJEVICA j.d.o.o.  Kraljevica, OIB 91204872556, Milana Šenoe 10, 51262 Kraljevica</derivirana_varijabla>
  </DomainObject.Predmet.ProtustrankaWithAdressOIB>
  <DomainObject.Predmet.ProtustrankaNazivFormated>
    <izvorni_sadrzaj>M.M. KRALJEVICA j.d.o.o.  Kraljevica</izvorni_sadrzaj>
    <derivirana_varijabla naziv="DomainObject.Predmet.ProtustrankaNazivFormated_1">M.M. KRALJEVICA j.d.o.o.  Kraljevica</derivirana_varijabla>
  </DomainObject.Predmet.ProtustrankaNazivFormated>
  <DomainObject.Predmet.ProtustrankaNazivFormatedOIB>
    <izvorni_sadrzaj>M.M. KRALJEVICA j.d.o.o.  Kraljevica, OIB 91204872556</izvorni_sadrzaj>
    <derivirana_varijabla naziv="DomainObject.Predmet.ProtustrankaNazivFormatedOIB_1">M.M. KRALJEVICA j.d.o.o.  Kraljevica, OIB 91204872556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M.M. KRALJEVICA j.d.o.o.  Kraljevica zastupanog po punomoćniku Ade-Laida Mučaj; Gjergj Lekaj</item>
    </izvorni_sadrzaj>
    <derivirana_varijabla naziv="DomainObject.Predmet.ProtuStrankaListFormated_1">
      <item>M.M. KRALJEVICA j.d.o.o.  Kraljevica zastupanog po punomoćniku Ade-Laida Mučaj; Gjergj Lekaj</item>
    </derivirana_varijabla>
  </DomainObject.Predmet.ProtuStrankaListFormated>
  <DomainObject.Predmet.ProtuStrankaListFormatedOIB>
    <izvorni_sadrzaj>
      <item>M.M. KRALJEVICA j.d.o.o.  Kraljevica, OIB 91204872556 zastupanog po punomoćniku Ade-Laida Mučaj; Gjergj Lekaj</item>
    </izvorni_sadrzaj>
    <derivirana_varijabla naziv="DomainObject.Predmet.ProtuStrankaListFormatedOIB_1">
      <item>M.M. KRALJEVICA j.d.o.o.  Kraljevica, OIB 91204872556 zastupanog po punomoćniku Ade-Laida Mučaj; Gjergj Lekaj</item>
    </derivirana_varijabla>
  </DomainObject.Predmet.ProtuStrankaListFormatedOIB>
  <DomainObject.Predmet.ProtuStrankaListFormatedWithAdress>
    <izvorni_sadrzaj>
      <item>M.M. KRALJEVICA j.d.o.o.  Kraljevica, Milana Šenoe 10, 51262 Kraljevica zastupanog po punomoćniku Ade-Laida Mučaj; Gjergj Lekaj</item>
    </izvorni_sadrzaj>
    <derivirana_varijabla naziv="DomainObject.Predmet.ProtuStrankaListFormatedWithAdress_1">
      <item>M.M. KRALJEVICA j.d.o.o.  Kraljevica, Milana Šenoe 10, 51262 Kraljevica zastupanog po punomoćniku Ade-Laida Mučaj; Gjergj Lekaj</item>
    </derivirana_varijabla>
  </DomainObject.Predmet.ProtuStrankaListFormatedWithAdress>
  <DomainObject.Predmet.ProtuStrankaListFormatedWithAdressOIB>
    <izvorni_sadrzaj>
      <item>M.M. KRALJEVICA j.d.o.o.  Kraljevica, OIB 91204872556, Milana Šenoe 10, 51262 Kraljevica zastupanog po punomoćniku Ade-Laida Mučaj; Gjergj Lekaj</item>
    </izvorni_sadrzaj>
    <derivirana_varijabla naziv="DomainObject.Predmet.ProtuStrankaListFormatedWithAdressOIB_1">
      <item>M.M. KRALJEVICA j.d.o.o.  Kraljevica, OIB 91204872556, Milana Šenoe 10, 51262 Kraljevica zastupanog po punomoćniku Ade-Laida Mučaj; Gjergj Lekaj</item>
    </derivirana_varijabla>
  </DomainObject.Predmet.ProtuStrankaListFormatedWithAdressOIB>
  <DomainObject.Predmet.ProtuStrankaListNazivFormated>
    <izvorni_sadrzaj>
      <item>M.M. KRALJEVICA j.d.o.o.  Kraljevica</item>
    </izvorni_sadrzaj>
    <derivirana_varijabla naziv="DomainObject.Predmet.ProtuStrankaListNazivFormated_1">
      <item>M.M. KRALJEVICA j.d.o.o.  Kraljevica</item>
    </derivirana_varijabla>
  </DomainObject.Predmet.ProtuStrankaListNazivFormated>
  <DomainObject.Predmet.ProtuStrankaListNazivFormatedOIB>
    <izvorni_sadrzaj>
      <item>M.M. KRALJEVICA j.d.o.o.  Kraljevica, OIB 91204872556</item>
    </izvorni_sadrzaj>
    <derivirana_varijabla naziv="DomainObject.Predmet.ProtuStrankaListNazivFormatedOIB_1">
      <item>M.M. KRALJEVICA j.d.o.o.  Kraljevica, OIB 91204872556</item>
    </derivirana_varijabla>
  </DomainObject.Predmet.ProtuStrankaListNazivFormatedOIB>
  <DomainObject.Predmet.OstaliListFormated>
    <izvorni_sadrzaj>
      <item>Ade-Laida Mučaj punomoćnica sudionika u postupku M.M. KRALJEVICA j.d.o.o.  Kraljevica</item>
      <item>Gjergj Lekaj punomoćnik sudionika u postupku M.M. KRALJEVICA j.d.o.o.  Kraljevica</item>
      <item>Marko Rogić</item>
    </izvorni_sadrzaj>
    <derivirana_varijabla naziv="DomainObject.Predmet.OstaliListFormated_1">
      <item>Ade-Laida Mučaj punomoćnica sudionika u postupku M.M. KRALJEVICA j.d.o.o.  Kraljevica</item>
      <item>Gjergj Lekaj punomoćnik sudionika u postupku M.M. KRALJEVICA j.d.o.o.  Kraljevica</item>
      <item>Marko Rogić</item>
    </derivirana_varijabla>
  </DomainObject.Predmet.OstaliListFormated>
  <DomainObject.Predmet.OstaliListFormatedOIB>
    <izvorni_sadrzaj>
      <item>Ade-Laida Mučaj, OIB 59868616722 punomoćnica sudionika u postupku M.M. KRALJEVICA j.d.o.o.  Kraljevica</item>
      <item>Gjergj Lekaj, OIB 86609672658 punomoćnik sudionika u postupku M.M. KRALJEVICA j.d.o.o.  Kraljevica</item>
      <item>Marko Rogić, OIB 17881215289</item>
    </izvorni_sadrzaj>
    <derivirana_varijabla naziv="DomainObject.Predmet.OstaliListFormatedOIB_1">
      <item>Ade-Laida Mučaj, OIB 59868616722 punomoćnica sudionika u postupku M.M. KRALJEVICA j.d.o.o.  Kraljevica</item>
      <item>Gjergj Lekaj, OIB 86609672658 punomoćnik sudionika u postupku M.M. KRALJEVICA j.d.o.o.  Kraljevica</item>
      <item>Marko Rogić, OIB 17881215289</item>
    </derivirana_varijabla>
  </DomainObject.Predmet.OstaliListFormatedOIB>
  <DomainObject.Predmet.OstaliListFormatedWithAdress>
    <izvorni_sadrzaj>
      <item>Ade-Laida Mučaj, Milana Šenoe 10, 51262 Kraljevica punomoćnica sudionika u postupku M.M. KRALJEVICA j.d.o.o.  Kraljevica</item>
      <item>Gjergj Lekaj, Trg Svete Barbare 5/II, 51000 Rijeka punomoćnik sudionika u postupku M.M. KRALJEVICA j.d.o.o.  Kraljevica</item>
      <item>Marko Rogić</item>
    </izvorni_sadrzaj>
    <derivirana_varijabla naziv="DomainObject.Predmet.OstaliListFormatedWithAdress_1">
      <item>Ade-Laida Mučaj, Milana Šenoe 10, 51262 Kraljevica punomoćnica sudionika u postupku M.M. KRALJEVICA j.d.o.o.  Kraljevica</item>
      <item>Gjergj Lekaj, Trg Svete Barbare 5/II, 51000 Rijeka punomoćnik sudionika u postupku M.M. KRALJEVICA j.d.o.o.  Kraljevica</item>
      <item>Marko Rogić</item>
    </derivirana_varijabla>
  </DomainObject.Predmet.OstaliListFormatedWithAdress>
  <DomainObject.Predmet.OstaliListFormatedWithAdressOIB>
    <izvorni_sadrzaj>
      <item>Ade-Laida Mučaj, OIB 59868616722, Milana Šenoe 10, 51262 Kraljevica punomoćnica sudionika u postupku M.M. KRALJEVICA j.d.o.o.  Kraljevica</item>
      <item>Gjergj Lekaj, OIB 86609672658, Trg Svete Barbare 5/II, 51000 Rijeka punomoćnik sudionika u postupku M.M. KRALJEVICA j.d.o.o.  Kraljevica</item>
      <item>Marko Rogić, OIB 17881215289</item>
    </izvorni_sadrzaj>
    <derivirana_varijabla naziv="DomainObject.Predmet.OstaliListFormatedWithAdressOIB_1">
      <item>Ade-Laida Mučaj, OIB 59868616722, Milana Šenoe 10, 51262 Kraljevica punomoćnica sudionika u postupku M.M. KRALJEVICA j.d.o.o.  Kraljevica</item>
      <item>Gjergj Lekaj, OIB 86609672658, Trg Svete Barbare 5/II, 51000 Rijeka punomoćnik sudionika u postupku M.M. KRALJEVICA j.d.o.o.  Kraljevica</item>
      <item>Marko Rogić, OIB 17881215289</item>
    </derivirana_varijabla>
  </DomainObject.Predmet.OstaliListFormatedWithAdressOIB>
  <DomainObject.Predmet.OstaliListNazivFormated>
    <izvorni_sadrzaj>
      <item>Ade-Laida Mučaj</item>
      <item>Gjergj Lekaj</item>
      <item>Marko Rogić</item>
    </izvorni_sadrzaj>
    <derivirana_varijabla naziv="DomainObject.Predmet.OstaliListNazivFormated_1">
      <item>Ade-Laida Mučaj</item>
      <item>Gjergj Lekaj</item>
      <item>Marko Rogić</item>
    </derivirana_varijabla>
  </DomainObject.Predmet.OstaliListNazivFormated>
  <DomainObject.Predmet.OstaliListNazivFormatedOIB>
    <izvorni_sadrzaj>
      <item>Ade-Laida Mučaj, OIB 59868616722</item>
      <item>Gjergj Lekaj, OIB 86609672658</item>
      <item>Marko Rogić, OIB 17881215289</item>
    </izvorni_sadrzaj>
    <derivirana_varijabla naziv="DomainObject.Predmet.OstaliListNazivFormatedOIB_1">
      <item>Ade-Laida Mučaj, OIB 59868616722</item>
      <item>Gjergj Lekaj, OIB 86609672658</item>
      <item>Marko Rogić, OIB 17881215289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2025.</izvorni_sadrzaj>
    <derivirana_varijabla naziv="DomainObject.Datum_1">2. prosinca 2025.</derivirana_varijabla>
  </DomainObject.Datum>
  <DomainObject.PoslovniBrojDokumenta>
    <izvorni_sadrzaj>St-306/2025-14</izvorni_sadrzaj>
    <derivirana_varijabla naziv="DomainObject.PoslovniBrojDokumenta_1">St-306/2025-14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M.M. KRALJEVICA j.d.o.o.  Kraljevica</izvorni_sadrzaj>
    <derivirana_varijabla naziv="DomainObject.Predmet.ProtustrankaIDrugi_1">M.M. KRALJEVICA j.d.o.o.  Kraljevica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M.M. KRALJEVICA j.d.o.o.  Kraljevica, OIB 91204872556, Milana Šenoe 10, 51262 Kraljevica</izvorni_sadrzaj>
    <derivirana_varijabla naziv="DomainObject.Predmet.ProtustrankaIDrugiAdressOIB_1">M.M. KRALJEVICA j.d.o.o.  Kraljevica, OIB 91204872556, Milana Šenoe 10,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M.M. KRALJEVICA j.d.o.o.  Kraljevica</item>
      <item>Ade-Laida Mučaj</item>
      <item>Gjergj Lekaj</item>
      <item>Marko Rogić</item>
    </izvorni_sadrzaj>
    <derivirana_varijabla naziv="DomainObject.Predmet.SudioniciListNaziv_1">
      <item>FINA  Rijeka</item>
      <item>M.M. KRALJEVICA j.d.o.o.  Kraljevica</item>
      <item>Ade-Laida Mučaj</item>
      <item>Gjergj Lekaj</item>
      <item>Marko Rogić</item>
    </derivirana_varijabla>
  </DomainObject.Predmet.SudioniciListNaziv>
  <DomainObject.Predmet.SudioniciListAdressOIB>
    <izvorni_sadrzaj>
      <item>M.M. KRALJEVICA j.d.o.o.  Kraljevica, OIB 91204872556, Milana Šenoe 10,51262 Kraljevica</item>
      <item>FINA  Rijeka, OIB 85821130368, Frana Kurelca 3,51000 Rijeka</item>
      <item>Ade-Laida Mučaj, OIB 59868616722, Milana Šenoe 10,51262 Kraljevica</item>
      <item>Gjergj Lekaj, OIB 86609672658, Trg Svete Barbare 5/II,51000 Rijeka</item>
      <item>Marko Rogić, OIB 17881215289</item>
    </izvorni_sadrzaj>
    <derivirana_varijabla naziv="DomainObject.Predmet.SudioniciListAdressOIB_1">
      <item>M.M. KRALJEVICA j.d.o.o.  Kraljevica, OIB 91204872556, Milana Šenoe 10,51262 Kraljevica</item>
      <item>FINA  Rijeka, OIB 85821130368, Frana Kurelca 3,51000 Rijeka</item>
      <item>Ade-Laida Mučaj, OIB 59868616722, Milana Šenoe 10,51262 Kraljevica</item>
      <item>Gjergj Lekaj, OIB 86609672658, Trg Svete Barbare 5/II,51000 Rijeka</item>
      <item>Marko Rogić, OIB 17881215289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91204872556</item>
      <item>, OIB 59868616722</item>
      <item>, OIB 86609672658</item>
      <item>, OIB 17881215289</item>
    </izvorni_sadrzaj>
    <derivirana_varijabla naziv="DomainObject.Predmet.SudioniciListNazivOIB_1">
      <item>, OIB 85821130368</item>
      <item>, OIB 91204872556</item>
      <item>, OIB 59868616722</item>
      <item>, OIB 86609672658</item>
      <item>, OIB 17881215289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41DCF-E643-4B70-A15B-F29F4549AF4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345</properties:Words>
  <properties:Characters>1923</properties:Characters>
  <properties:Lines>69</properties:Lines>
  <properties:Paragraphs>30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2025-12-02T08:14:00Z</dcterms:created>
  <dc:creator>rcerneka</dc:creator>
  <cp:lastModifiedBy>Dajana Jurković</cp:lastModifiedBy>
  <cp:lastPrinted>2025-09-02T08:11:00Z</cp:lastPrinted>
  <dcterms:modified xmlns:xsi="http://www.w3.org/2001/XMLSchema-instance" xsi:type="dcterms:W3CDTF">2025-12-02T08:45:00Z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St-306/2025-14 / Zapisnik - Ročište radi rasprave o uvjetima za otvaranje steč. post. (306,25 ZAPISNIK prethodni sa privremenim 2.12..docx)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